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4E" w:rsidRPr="0059644E" w:rsidRDefault="0059644E" w:rsidP="0059644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59644E">
        <w:rPr>
          <w:rFonts w:ascii="Times New Roman" w:hAnsi="Times New Roman" w:cs="Times New Roman"/>
          <w:sz w:val="20"/>
          <w:szCs w:val="20"/>
        </w:rPr>
        <w:t>Приложение № 1 к Договору от ____.____202</w:t>
      </w:r>
      <w:r w:rsidR="00645AC3">
        <w:rPr>
          <w:rFonts w:ascii="Times New Roman" w:hAnsi="Times New Roman" w:cs="Times New Roman"/>
          <w:sz w:val="20"/>
          <w:szCs w:val="20"/>
        </w:rPr>
        <w:t>6</w:t>
      </w:r>
      <w:r w:rsidRPr="0059644E">
        <w:rPr>
          <w:rFonts w:ascii="Times New Roman" w:hAnsi="Times New Roman" w:cs="Times New Roman"/>
          <w:sz w:val="20"/>
          <w:szCs w:val="20"/>
        </w:rPr>
        <w:t xml:space="preserve"> г. № __________________________ </w:t>
      </w:r>
    </w:p>
    <w:p w:rsidR="001C1C04" w:rsidRPr="0059644E" w:rsidRDefault="001C1C04" w:rsidP="00596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373" w:rsidRPr="00EF62B6" w:rsidRDefault="004C7E6F" w:rsidP="0059644E">
      <w:pPr>
        <w:spacing w:after="0"/>
        <w:jc w:val="center"/>
        <w:rPr>
          <w:rFonts w:ascii="Times New Roman" w:hAnsi="Times New Roman" w:cs="Times New Roman"/>
          <w:b/>
        </w:rPr>
      </w:pPr>
      <w:r w:rsidRPr="00EF62B6">
        <w:rPr>
          <w:rFonts w:ascii="Times New Roman" w:hAnsi="Times New Roman" w:cs="Times New Roman"/>
          <w:b/>
        </w:rPr>
        <w:t xml:space="preserve">Техническое задание </w:t>
      </w:r>
      <w:bookmarkStart w:id="1" w:name="bookmark1"/>
      <w:bookmarkEnd w:id="0"/>
    </w:p>
    <w:p w:rsidR="00D21373" w:rsidRPr="00EF62B6" w:rsidRDefault="00D21373" w:rsidP="0059644E">
      <w:pPr>
        <w:spacing w:after="0"/>
        <w:jc w:val="center"/>
        <w:rPr>
          <w:rFonts w:ascii="Times New Roman" w:hAnsi="Times New Roman" w:cs="Times New Roman"/>
          <w:b/>
        </w:rPr>
      </w:pPr>
      <w:r w:rsidRPr="00EF62B6">
        <w:rPr>
          <w:rFonts w:ascii="Times New Roman" w:hAnsi="Times New Roman" w:cs="Times New Roman"/>
          <w:b/>
        </w:rPr>
        <w:t>Оказание услуг по проведению специальной оценки условий труда</w:t>
      </w:r>
    </w:p>
    <w:bookmarkEnd w:id="1"/>
    <w:p w:rsidR="002F365A" w:rsidRPr="00EF62B6" w:rsidRDefault="002F365A" w:rsidP="0059644E">
      <w:pPr>
        <w:spacing w:after="0"/>
        <w:rPr>
          <w:rFonts w:ascii="Times New Roman" w:hAnsi="Times New Roman" w:cs="Times New Roman"/>
        </w:rPr>
      </w:pPr>
    </w:p>
    <w:p w:rsidR="004C7E6F" w:rsidRPr="00EF62B6" w:rsidRDefault="004C7E6F" w:rsidP="005964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F62B6">
        <w:rPr>
          <w:rFonts w:ascii="Times New Roman" w:hAnsi="Times New Roman" w:cs="Times New Roman"/>
          <w:b/>
        </w:rPr>
        <w:t>Наименование учреждения:</w:t>
      </w:r>
      <w:r w:rsidRPr="00EF62B6">
        <w:rPr>
          <w:rFonts w:ascii="Times New Roman" w:hAnsi="Times New Roman" w:cs="Times New Roman"/>
        </w:rPr>
        <w:t xml:space="preserve"> ФКУ Упрдор Москва-Харьков</w:t>
      </w:r>
    </w:p>
    <w:p w:rsidR="004C7E6F" w:rsidRPr="00EF62B6" w:rsidRDefault="004C7E6F" w:rsidP="0059644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EF62B6">
        <w:rPr>
          <w:rFonts w:ascii="Times New Roman" w:hAnsi="Times New Roman" w:cs="Times New Roman"/>
          <w:b/>
        </w:rPr>
        <w:t>Место проведения:</w:t>
      </w:r>
      <w:r w:rsidR="00691BCC" w:rsidRPr="00EF62B6">
        <w:rPr>
          <w:rFonts w:ascii="Times New Roman" w:hAnsi="Times New Roman" w:cs="Times New Roman"/>
          <w:b/>
        </w:rPr>
        <w:t xml:space="preserve"> </w:t>
      </w:r>
      <w:r w:rsidRPr="00EF62B6">
        <w:rPr>
          <w:rFonts w:ascii="Times New Roman" w:hAnsi="Times New Roman" w:cs="Times New Roman"/>
        </w:rPr>
        <w:t xml:space="preserve">г. Орел, ул. </w:t>
      </w:r>
      <w:proofErr w:type="gramStart"/>
      <w:r w:rsidRPr="00EF62B6">
        <w:rPr>
          <w:rFonts w:ascii="Times New Roman" w:hAnsi="Times New Roman" w:cs="Times New Roman"/>
        </w:rPr>
        <w:t>Комсомольская</w:t>
      </w:r>
      <w:proofErr w:type="gramEnd"/>
      <w:r w:rsidRPr="00EF62B6">
        <w:rPr>
          <w:rFonts w:ascii="Times New Roman" w:hAnsi="Times New Roman" w:cs="Times New Roman"/>
        </w:rPr>
        <w:t>, д. 15</w:t>
      </w:r>
    </w:p>
    <w:p w:rsidR="00E706B1" w:rsidRDefault="00E706B1" w:rsidP="00ED5C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510"/>
        <w:gridCol w:w="1998"/>
        <w:gridCol w:w="2000"/>
        <w:gridCol w:w="1902"/>
      </w:tblGrid>
      <w:tr w:rsidR="00E706B1" w:rsidRPr="00FA31D8" w:rsidTr="00343B58">
        <w:tc>
          <w:tcPr>
            <w:tcW w:w="513" w:type="dxa"/>
            <w:shd w:val="clear" w:color="auto" w:fill="auto"/>
            <w:vAlign w:val="center"/>
          </w:tcPr>
          <w:p w:rsidR="00E706B1" w:rsidRPr="00FA31D8" w:rsidRDefault="00E706B1" w:rsidP="006432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E706B1" w:rsidRPr="00FA31D8" w:rsidRDefault="00E706B1" w:rsidP="006432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706B1" w:rsidRPr="00FA31D8" w:rsidRDefault="00E706B1" w:rsidP="006432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рабочих мест, шт.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E706B1" w:rsidRPr="00FA31D8" w:rsidRDefault="00E706B1" w:rsidP="006432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за ед., руб.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E706B1" w:rsidRPr="00FA31D8" w:rsidRDefault="00E706B1" w:rsidP="006432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31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 руб.</w:t>
            </w:r>
          </w:p>
        </w:tc>
      </w:tr>
      <w:tr w:rsidR="00E706B1" w:rsidRPr="00FA31D8" w:rsidTr="00343B58">
        <w:tc>
          <w:tcPr>
            <w:tcW w:w="513" w:type="dxa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A31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pacing w:val="0"/>
              </w:rPr>
            </w:pPr>
            <w:r w:rsidRPr="00FA31D8">
              <w:rPr>
                <w:rFonts w:ascii="Times New Roman" w:eastAsia="Times New Roman" w:hAnsi="Times New Roman" w:cs="Times New Roman"/>
                <w:spacing w:val="0"/>
              </w:rPr>
              <w:t xml:space="preserve">Проведение специальной оценки </w:t>
            </w:r>
          </w:p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A31D8">
              <w:rPr>
                <w:rFonts w:ascii="Times New Roman" w:eastAsia="Times New Roman" w:hAnsi="Times New Roman" w:cs="Times New Roman"/>
                <w:spacing w:val="0"/>
              </w:rPr>
              <w:t>условий труда</w:t>
            </w:r>
          </w:p>
        </w:tc>
        <w:tc>
          <w:tcPr>
            <w:tcW w:w="1998" w:type="dxa"/>
            <w:shd w:val="clear" w:color="auto" w:fill="auto"/>
          </w:tcPr>
          <w:p w:rsidR="00E706B1" w:rsidRPr="00FA31D8" w:rsidRDefault="00645AC3" w:rsidP="00E25D0F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pacing w:val="0"/>
              </w:rPr>
            </w:pPr>
            <w:r>
              <w:rPr>
                <w:rFonts w:ascii="Times New Roman" w:eastAsia="Times New Roman" w:hAnsi="Times New Roman" w:cs="Times New Roman"/>
                <w:spacing w:val="0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pacing w:val="0"/>
              </w:rPr>
            </w:pPr>
          </w:p>
        </w:tc>
        <w:tc>
          <w:tcPr>
            <w:tcW w:w="1902" w:type="dxa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pacing w:val="0"/>
              </w:rPr>
            </w:pPr>
          </w:p>
        </w:tc>
      </w:tr>
      <w:tr w:rsidR="00E706B1" w:rsidRPr="00FA31D8" w:rsidTr="00343B58">
        <w:tc>
          <w:tcPr>
            <w:tcW w:w="8021" w:type="dxa"/>
            <w:gridSpan w:val="4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A31D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02" w:type="dxa"/>
            <w:shd w:val="clear" w:color="auto" w:fill="auto"/>
          </w:tcPr>
          <w:p w:rsidR="00E706B1" w:rsidRPr="00FA31D8" w:rsidRDefault="00E706B1" w:rsidP="0064323E">
            <w:pPr>
              <w:pStyle w:val="11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pacing w:val="0"/>
              </w:rPr>
            </w:pPr>
          </w:p>
        </w:tc>
      </w:tr>
    </w:tbl>
    <w:p w:rsidR="00E706B1" w:rsidRPr="004C7E6F" w:rsidRDefault="00E706B1" w:rsidP="00ED5C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2" w:name="bookmark2"/>
      <w:r w:rsidRPr="00023A70">
        <w:rPr>
          <w:rFonts w:ascii="Times New Roman" w:hAnsi="Times New Roman" w:cs="Times New Roman"/>
          <w:b/>
        </w:rPr>
        <w:t>Основания:</w:t>
      </w:r>
      <w:bookmarkEnd w:id="2"/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Ст. 21</w:t>
      </w:r>
      <w:r w:rsidR="00E25D0F" w:rsidRPr="00023A70">
        <w:rPr>
          <w:rFonts w:ascii="Times New Roman" w:hAnsi="Times New Roman" w:cs="Times New Roman"/>
        </w:rPr>
        <w:t>4</w:t>
      </w:r>
      <w:r w:rsidRPr="00023A70">
        <w:rPr>
          <w:rFonts w:ascii="Times New Roman" w:hAnsi="Times New Roman" w:cs="Times New Roman"/>
        </w:rPr>
        <w:t xml:space="preserve"> Трудового кодекса Российской Федерации;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Федеральный закон от 28.12.2013 № 426-ФЗ «О специальной оценке</w:t>
      </w:r>
      <w:r w:rsidR="00E62E4C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условий труда»;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Федеральный закон от 28.12.2013 № 421-ФЗ «О внесении изменения в</w:t>
      </w:r>
      <w:r w:rsidR="00E62E4C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отдельные законодательные акты Российской Федерации в связи с принятием</w:t>
      </w:r>
      <w:r w:rsidR="00E62E4C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Федерального закона «О специальной оценке условий труда»;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Федеральный закон от 05.04.2013 № 44-ФЗ «О контрактной системе сфере</w:t>
      </w:r>
      <w:r w:rsidR="00E62E4C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закупок товаров, работ, услуг для обеспечения государственных и</w:t>
      </w:r>
      <w:r w:rsidR="00E62E4C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муниципальных нужд».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3" w:name="bookmark3"/>
      <w:r w:rsidRPr="00023A70">
        <w:rPr>
          <w:rFonts w:ascii="Times New Roman" w:hAnsi="Times New Roman" w:cs="Times New Roman"/>
          <w:b/>
        </w:rPr>
        <w:t>Цель проведения:</w:t>
      </w:r>
      <w:bookmarkEnd w:id="3"/>
    </w:p>
    <w:p w:rsidR="004C7E6F" w:rsidRPr="00023A70" w:rsidRDefault="00E25D0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</w:t>
      </w:r>
      <w:r w:rsidR="004C7E6F" w:rsidRPr="00023A70">
        <w:rPr>
          <w:rFonts w:ascii="Times New Roman" w:hAnsi="Times New Roman" w:cs="Times New Roman"/>
        </w:rPr>
        <w:t>пециальн</w:t>
      </w:r>
      <w:r w:rsidRPr="00023A70">
        <w:rPr>
          <w:rFonts w:ascii="Times New Roman" w:hAnsi="Times New Roman" w:cs="Times New Roman"/>
        </w:rPr>
        <w:t>ая</w:t>
      </w:r>
      <w:r w:rsidR="004C7E6F" w:rsidRPr="00023A70">
        <w:rPr>
          <w:rFonts w:ascii="Times New Roman" w:hAnsi="Times New Roman" w:cs="Times New Roman"/>
        </w:rPr>
        <w:t xml:space="preserve"> оценк</w:t>
      </w:r>
      <w:r w:rsidRPr="00023A70">
        <w:rPr>
          <w:rFonts w:ascii="Times New Roman" w:hAnsi="Times New Roman" w:cs="Times New Roman"/>
        </w:rPr>
        <w:t>а</w:t>
      </w:r>
      <w:r w:rsidR="004C7E6F" w:rsidRPr="00023A70">
        <w:rPr>
          <w:rFonts w:ascii="Times New Roman" w:hAnsi="Times New Roman" w:cs="Times New Roman"/>
        </w:rPr>
        <w:t xml:space="preserve"> условий труда проводится во исполнение</w:t>
      </w:r>
      <w:r w:rsidR="004C7E6F" w:rsidRPr="00023A70">
        <w:rPr>
          <w:rFonts w:ascii="Times New Roman" w:hAnsi="Times New Roman" w:cs="Times New Roman"/>
        </w:rPr>
        <w:br/>
        <w:t>ст.</w:t>
      </w:r>
      <w:r w:rsidR="00805CB1" w:rsidRPr="00023A70">
        <w:rPr>
          <w:rFonts w:ascii="Times New Roman" w:hAnsi="Times New Roman" w:cs="Times New Roman"/>
        </w:rPr>
        <w:t xml:space="preserve"> </w:t>
      </w:r>
      <w:r w:rsidR="004C7E6F" w:rsidRPr="00023A70">
        <w:rPr>
          <w:rFonts w:ascii="Times New Roman" w:hAnsi="Times New Roman" w:cs="Times New Roman"/>
        </w:rPr>
        <w:t>21</w:t>
      </w:r>
      <w:r w:rsidRPr="00023A70">
        <w:rPr>
          <w:rFonts w:ascii="Times New Roman" w:hAnsi="Times New Roman" w:cs="Times New Roman"/>
        </w:rPr>
        <w:t>4</w:t>
      </w:r>
      <w:r w:rsidR="004C7E6F" w:rsidRPr="00023A70">
        <w:rPr>
          <w:rFonts w:ascii="Times New Roman" w:hAnsi="Times New Roman" w:cs="Times New Roman"/>
        </w:rPr>
        <w:t xml:space="preserve"> Трудового Кодекса Российской Федерации и в соответствии с Федеральным</w:t>
      </w:r>
      <w:r w:rsidR="004C7E6F" w:rsidRPr="00023A70">
        <w:rPr>
          <w:rFonts w:ascii="Times New Roman" w:hAnsi="Times New Roman" w:cs="Times New Roman"/>
        </w:rPr>
        <w:br/>
        <w:t>законом от 28.12.2013 № 426-ФЗ «О специальной оценке условий труда», на</w:t>
      </w:r>
      <w:r w:rsidR="004C7E6F" w:rsidRPr="00023A70">
        <w:rPr>
          <w:rFonts w:ascii="Times New Roman" w:hAnsi="Times New Roman" w:cs="Times New Roman"/>
        </w:rPr>
        <w:br/>
        <w:t>рабоч</w:t>
      </w:r>
      <w:r w:rsidR="00BB7620" w:rsidRPr="00023A70">
        <w:rPr>
          <w:rFonts w:ascii="Times New Roman" w:hAnsi="Times New Roman" w:cs="Times New Roman"/>
        </w:rPr>
        <w:t>ем</w:t>
      </w:r>
      <w:r w:rsidR="004C7E6F" w:rsidRPr="00023A70">
        <w:rPr>
          <w:rFonts w:ascii="Times New Roman" w:hAnsi="Times New Roman" w:cs="Times New Roman"/>
        </w:rPr>
        <w:t xml:space="preserve"> мест</w:t>
      </w:r>
      <w:r w:rsidR="00BB7620" w:rsidRPr="00023A70">
        <w:rPr>
          <w:rFonts w:ascii="Times New Roman" w:hAnsi="Times New Roman" w:cs="Times New Roman"/>
        </w:rPr>
        <w:t>е</w:t>
      </w:r>
      <w:r w:rsidR="004C7E6F" w:rsidRPr="00023A70">
        <w:rPr>
          <w:rFonts w:ascii="Times New Roman" w:hAnsi="Times New Roman" w:cs="Times New Roman"/>
        </w:rPr>
        <w:t xml:space="preserve"> согласно «Перечня рабочих мест, подлежащих специальной оценке</w:t>
      </w:r>
      <w:r w:rsidR="004C7E6F" w:rsidRPr="00023A70">
        <w:rPr>
          <w:rFonts w:ascii="Times New Roman" w:hAnsi="Times New Roman" w:cs="Times New Roman"/>
        </w:rPr>
        <w:br/>
        <w:t>условий тр</w:t>
      </w:r>
      <w:r w:rsidR="005F04C6" w:rsidRPr="00023A70">
        <w:rPr>
          <w:rFonts w:ascii="Times New Roman" w:hAnsi="Times New Roman" w:cs="Times New Roman"/>
        </w:rPr>
        <w:t xml:space="preserve">уда в ФКУ </w:t>
      </w:r>
      <w:proofErr w:type="spellStart"/>
      <w:r w:rsidR="005F04C6" w:rsidRPr="00023A70">
        <w:rPr>
          <w:rFonts w:ascii="Times New Roman" w:hAnsi="Times New Roman" w:cs="Times New Roman"/>
        </w:rPr>
        <w:t>Упрдор</w:t>
      </w:r>
      <w:proofErr w:type="spellEnd"/>
      <w:r w:rsidR="005F04C6" w:rsidRPr="00023A70">
        <w:rPr>
          <w:rFonts w:ascii="Times New Roman" w:hAnsi="Times New Roman" w:cs="Times New Roman"/>
        </w:rPr>
        <w:t xml:space="preserve"> Москва-Харьков</w:t>
      </w:r>
      <w:r w:rsidR="00691BCC" w:rsidRPr="00023A70">
        <w:rPr>
          <w:rFonts w:ascii="Times New Roman" w:hAnsi="Times New Roman" w:cs="Times New Roman"/>
        </w:rPr>
        <w:t>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Специальная оценка условий труда рабоч</w:t>
      </w:r>
      <w:r w:rsidR="00BB7620" w:rsidRPr="00023A70">
        <w:rPr>
          <w:rFonts w:ascii="Times New Roman" w:hAnsi="Times New Roman" w:cs="Times New Roman"/>
        </w:rPr>
        <w:t>их</w:t>
      </w:r>
      <w:r w:rsidRPr="00023A70">
        <w:rPr>
          <w:rFonts w:ascii="Times New Roman" w:hAnsi="Times New Roman" w:cs="Times New Roman"/>
        </w:rPr>
        <w:t xml:space="preserve"> мест по условиям груда</w:t>
      </w:r>
      <w:r w:rsidRPr="00023A70">
        <w:rPr>
          <w:rFonts w:ascii="Times New Roman" w:hAnsi="Times New Roman" w:cs="Times New Roman"/>
        </w:rPr>
        <w:br/>
        <w:t>проводится для оценки условий труда на рабочих местах в целях идентификации</w:t>
      </w:r>
      <w:r w:rsidRPr="00023A70">
        <w:rPr>
          <w:rFonts w:ascii="Times New Roman" w:hAnsi="Times New Roman" w:cs="Times New Roman"/>
        </w:rPr>
        <w:br/>
        <w:t>вредных и (или) опасных производственных факторов и осуществления</w:t>
      </w:r>
      <w:r w:rsidRPr="00023A70">
        <w:rPr>
          <w:rFonts w:ascii="Times New Roman" w:hAnsi="Times New Roman" w:cs="Times New Roman"/>
        </w:rPr>
        <w:br/>
        <w:t>мероприятий по приведению условий труда в соответствие с государственными</w:t>
      </w:r>
      <w:r w:rsidRPr="00023A70">
        <w:rPr>
          <w:rFonts w:ascii="Times New Roman" w:hAnsi="Times New Roman" w:cs="Times New Roman"/>
        </w:rPr>
        <w:br/>
        <w:t>нормативными требованиями охраны труда.</w:t>
      </w:r>
    </w:p>
    <w:p w:rsidR="009310DB" w:rsidRPr="009310DB" w:rsidRDefault="009310DB" w:rsidP="009310D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310DB">
        <w:rPr>
          <w:rFonts w:ascii="Times New Roman" w:hAnsi="Times New Roman" w:cs="Times New Roman"/>
        </w:rPr>
        <w:t>Оценка условий и характера труда на рабочем месте производится в</w:t>
      </w:r>
      <w:r w:rsidRPr="009310DB">
        <w:rPr>
          <w:rFonts w:ascii="Times New Roman" w:hAnsi="Times New Roman" w:cs="Times New Roman"/>
        </w:rPr>
        <w:br/>
        <w:t>соответствии с Методикой проведения специальной оценки условий труда,</w:t>
      </w:r>
      <w:r w:rsidRPr="009310DB">
        <w:rPr>
          <w:rFonts w:ascii="Times New Roman" w:hAnsi="Times New Roman" w:cs="Times New Roman"/>
        </w:rPr>
        <w:br/>
        <w:t>утвержденной Приказом Минтруда России от 21.11.2023 № 817н.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Специальная оценка условий труда рабоч</w:t>
      </w:r>
      <w:r w:rsidR="00BB7620" w:rsidRPr="00023A70">
        <w:rPr>
          <w:rFonts w:ascii="Times New Roman" w:hAnsi="Times New Roman" w:cs="Times New Roman"/>
        </w:rPr>
        <w:t>его</w:t>
      </w:r>
      <w:r w:rsidRPr="00023A70">
        <w:rPr>
          <w:rFonts w:ascii="Times New Roman" w:hAnsi="Times New Roman" w:cs="Times New Roman"/>
        </w:rPr>
        <w:t xml:space="preserve"> мест</w:t>
      </w:r>
      <w:r w:rsidR="00BB7620" w:rsidRPr="00023A70">
        <w:rPr>
          <w:rFonts w:ascii="Times New Roman" w:hAnsi="Times New Roman" w:cs="Times New Roman"/>
        </w:rPr>
        <w:t>а</w:t>
      </w:r>
      <w:r w:rsidRPr="00023A70">
        <w:rPr>
          <w:rFonts w:ascii="Times New Roman" w:hAnsi="Times New Roman" w:cs="Times New Roman"/>
        </w:rPr>
        <w:t xml:space="preserve"> по условиям труда включает</w:t>
      </w:r>
      <w:r w:rsidRPr="00023A70">
        <w:rPr>
          <w:rFonts w:ascii="Times New Roman" w:hAnsi="Times New Roman" w:cs="Times New Roman"/>
        </w:rPr>
        <w:br/>
        <w:t>в себя</w:t>
      </w:r>
      <w:r w:rsidR="00805CB1" w:rsidRPr="00023A70">
        <w:rPr>
          <w:rFonts w:ascii="Times New Roman" w:hAnsi="Times New Roman" w:cs="Times New Roman"/>
        </w:rPr>
        <w:t>,</w:t>
      </w:r>
      <w:r w:rsidRPr="00023A70">
        <w:rPr>
          <w:rFonts w:ascii="Times New Roman" w:hAnsi="Times New Roman" w:cs="Times New Roman"/>
        </w:rPr>
        <w:t xml:space="preserve"> в том числе гигиеническую оценку условий труда, оценку эффективности</w:t>
      </w:r>
      <w:r w:rsidRPr="00023A70">
        <w:rPr>
          <w:rFonts w:ascii="Times New Roman" w:hAnsi="Times New Roman" w:cs="Times New Roman"/>
        </w:rPr>
        <w:br/>
        <w:t>применения работниками средств индивидуальной защиты.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4" w:name="bookmark4"/>
      <w:r w:rsidRPr="00023A70">
        <w:rPr>
          <w:rFonts w:ascii="Times New Roman" w:hAnsi="Times New Roman" w:cs="Times New Roman"/>
          <w:b/>
        </w:rPr>
        <w:t>Содержание:</w:t>
      </w:r>
      <w:bookmarkEnd w:id="4"/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Комплекс работ по специальной оценке условий труда формируется из следующих</w:t>
      </w:r>
      <w:r w:rsidRPr="00023A70">
        <w:rPr>
          <w:rFonts w:ascii="Times New Roman" w:hAnsi="Times New Roman" w:cs="Times New Roman"/>
        </w:rPr>
        <w:br/>
        <w:t>основных этапов:</w:t>
      </w:r>
    </w:p>
    <w:p w:rsidR="004C7E6F" w:rsidRPr="00023A70" w:rsidRDefault="004C7E6F" w:rsidP="00023A70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Идентификация вредных и (или) опасных производственных факторов</w:t>
      </w:r>
      <w:r w:rsidR="00805CB1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(включая потенциальное декларирование условий труда на рабочих местах</w:t>
      </w:r>
      <w:r w:rsidRPr="00023A70">
        <w:rPr>
          <w:rFonts w:ascii="Times New Roman" w:hAnsi="Times New Roman" w:cs="Times New Roman"/>
        </w:rPr>
        <w:br/>
        <w:t>государственным гигиеническим требованиям);</w:t>
      </w:r>
    </w:p>
    <w:p w:rsidR="004C7E6F" w:rsidRPr="00023A70" w:rsidRDefault="004C7E6F" w:rsidP="00023A70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Проведение инструментальных замеров вредных и (или) опасных производственных факторов (с последующим формирование отчета по результатам проведения специальной оценки условий труда). Идентификация вредных и (или) опасных производственных факторов согласно действующему законодательству Российской Федерации, в том числе: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выявление на рабочих местах факторов производственной среды и трудового</w:t>
      </w:r>
      <w:r w:rsidRPr="00023A70">
        <w:rPr>
          <w:rFonts w:ascii="Times New Roman" w:hAnsi="Times New Roman" w:cs="Times New Roman"/>
        </w:rPr>
        <w:br/>
        <w:t>процесса;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сопоставление выявленных на рабочих местах факторов производственной среды и</w:t>
      </w:r>
      <w:r w:rsidRPr="00023A70">
        <w:rPr>
          <w:rFonts w:ascii="Times New Roman" w:hAnsi="Times New Roman" w:cs="Times New Roman"/>
        </w:rPr>
        <w:br/>
        <w:t>трудового процесса с факторами согласно Классификатору вредных и опасных</w:t>
      </w:r>
      <w:r w:rsidRPr="00023A70">
        <w:rPr>
          <w:rFonts w:ascii="Times New Roman" w:hAnsi="Times New Roman" w:cs="Times New Roman"/>
        </w:rPr>
        <w:br/>
        <w:t>факторов производственной среды и трудового процесса (методика проведения</w:t>
      </w:r>
      <w:r w:rsidRPr="00023A70">
        <w:rPr>
          <w:rFonts w:ascii="Times New Roman" w:hAnsi="Times New Roman" w:cs="Times New Roman"/>
        </w:rPr>
        <w:br/>
        <w:t>специальной оценки условий труда).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Осуществляется по представленному Комиссией по проведению специальной</w:t>
      </w:r>
      <w:r w:rsidRPr="00023A70">
        <w:rPr>
          <w:rFonts w:ascii="Times New Roman" w:hAnsi="Times New Roman" w:cs="Times New Roman"/>
        </w:rPr>
        <w:br/>
        <w:t>оценки условий труда Заказчика Перечню рабочих мест (включая аналогичные</w:t>
      </w:r>
      <w:r w:rsidRPr="00023A70">
        <w:rPr>
          <w:rFonts w:ascii="Times New Roman" w:hAnsi="Times New Roman" w:cs="Times New Roman"/>
        </w:rPr>
        <w:br/>
        <w:t>рабочие места).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Осуществляется экспертом Исполнителя в соответствии с порядком</w:t>
      </w:r>
      <w:r w:rsidRPr="00023A70">
        <w:rPr>
          <w:rFonts w:ascii="Times New Roman" w:hAnsi="Times New Roman" w:cs="Times New Roman"/>
        </w:rPr>
        <w:br/>
        <w:t>проведения идентификации вредных и (или) опасных производственных факторов.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23A70">
        <w:rPr>
          <w:rFonts w:ascii="Times New Roman" w:hAnsi="Times New Roman" w:cs="Times New Roman"/>
        </w:rPr>
        <w:lastRenderedPageBreak/>
        <w:t xml:space="preserve">Если </w:t>
      </w:r>
      <w:r w:rsidR="00805CB1" w:rsidRPr="00023A70">
        <w:rPr>
          <w:rFonts w:ascii="Times New Roman" w:hAnsi="Times New Roman" w:cs="Times New Roman"/>
        </w:rPr>
        <w:t>п</w:t>
      </w:r>
      <w:r w:rsidRPr="00023A70">
        <w:rPr>
          <w:rFonts w:ascii="Times New Roman" w:hAnsi="Times New Roman" w:cs="Times New Roman"/>
        </w:rPr>
        <w:t>о результатам идентификации вредные и (или) опасные</w:t>
      </w:r>
      <w:r w:rsidRPr="00023A70">
        <w:rPr>
          <w:rFonts w:ascii="Times New Roman" w:hAnsi="Times New Roman" w:cs="Times New Roman"/>
        </w:rPr>
        <w:br/>
        <w:t xml:space="preserve">производственные факторы на заявленных Комиссией Заказчика рабочих местах </w:t>
      </w:r>
      <w:proofErr w:type="spellStart"/>
      <w:r w:rsidRPr="00023A70">
        <w:rPr>
          <w:rFonts w:ascii="Times New Roman" w:hAnsi="Times New Roman" w:cs="Times New Roman"/>
        </w:rPr>
        <w:t>нс</w:t>
      </w:r>
      <w:proofErr w:type="spellEnd"/>
      <w:r w:rsidRPr="00023A70">
        <w:rPr>
          <w:rFonts w:ascii="Times New Roman" w:hAnsi="Times New Roman" w:cs="Times New Roman"/>
        </w:rPr>
        <w:br/>
        <w:t>идентифицированы, условия труда на данных рабочих местах признаются</w:t>
      </w:r>
      <w:r w:rsidRPr="00023A70">
        <w:rPr>
          <w:rFonts w:ascii="Times New Roman" w:hAnsi="Times New Roman" w:cs="Times New Roman"/>
        </w:rPr>
        <w:br/>
        <w:t>Комиссией допустимыми, исследования (испытания) и инструментальные</w:t>
      </w:r>
      <w:r w:rsidRPr="00023A70">
        <w:rPr>
          <w:rFonts w:ascii="Times New Roman" w:hAnsi="Times New Roman" w:cs="Times New Roman"/>
        </w:rPr>
        <w:br/>
        <w:t>измерения на данных рабочих местах Исполнителем не проводятся, при этом</w:t>
      </w:r>
      <w:r w:rsidRPr="00023A70">
        <w:rPr>
          <w:rFonts w:ascii="Times New Roman" w:hAnsi="Times New Roman" w:cs="Times New Roman"/>
        </w:rPr>
        <w:br/>
        <w:t>Исполнитель вправе на указанные рабочие места подготовить и представить на</w:t>
      </w:r>
      <w:r w:rsidRPr="00023A70">
        <w:rPr>
          <w:rFonts w:ascii="Times New Roman" w:hAnsi="Times New Roman" w:cs="Times New Roman"/>
        </w:rPr>
        <w:br/>
        <w:t>утверждение Комиссии проекты деклараций соответствия условий труда</w:t>
      </w:r>
      <w:r w:rsidRPr="00023A70">
        <w:rPr>
          <w:rFonts w:ascii="Times New Roman" w:hAnsi="Times New Roman" w:cs="Times New Roman"/>
        </w:rPr>
        <w:br/>
        <w:t>государственным нормативным</w:t>
      </w:r>
      <w:proofErr w:type="gramEnd"/>
      <w:r w:rsidRPr="00023A70">
        <w:rPr>
          <w:rFonts w:ascii="Times New Roman" w:hAnsi="Times New Roman" w:cs="Times New Roman"/>
        </w:rPr>
        <w:t xml:space="preserve"> требованиям охраны труда.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Проведение исследований (испытаний) и измерений вредных и (или) опасных</w:t>
      </w:r>
      <w:r w:rsidRPr="00023A70">
        <w:rPr>
          <w:rFonts w:ascii="Times New Roman" w:hAnsi="Times New Roman" w:cs="Times New Roman"/>
        </w:rPr>
        <w:br/>
        <w:t>производственных факторов, включая измерения факторов производственной</w:t>
      </w:r>
      <w:r w:rsidRPr="00023A70">
        <w:rPr>
          <w:rFonts w:ascii="Times New Roman" w:hAnsi="Times New Roman" w:cs="Times New Roman"/>
        </w:rPr>
        <w:br/>
        <w:t>среды и трудового процесса, оценку эффективности средств индивидуальной</w:t>
      </w:r>
      <w:r w:rsidRPr="00023A70">
        <w:rPr>
          <w:rFonts w:ascii="Times New Roman" w:hAnsi="Times New Roman" w:cs="Times New Roman"/>
        </w:rPr>
        <w:br/>
        <w:t>защиты на рабочих местах: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гигиеническая оценка условий труда;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оценка эффективности применения работниками средств индивидуальной защиты</w:t>
      </w:r>
      <w:r w:rsidRPr="00023A70">
        <w:rPr>
          <w:rFonts w:ascii="Times New Roman" w:hAnsi="Times New Roman" w:cs="Times New Roman"/>
        </w:rPr>
        <w:br/>
        <w:t>(</w:t>
      </w:r>
      <w:proofErr w:type="gramStart"/>
      <w:r w:rsidRPr="00023A70">
        <w:rPr>
          <w:rFonts w:ascii="Times New Roman" w:hAnsi="Times New Roman" w:cs="Times New Roman"/>
        </w:rPr>
        <w:t>СИЗ</w:t>
      </w:r>
      <w:proofErr w:type="gramEnd"/>
      <w:r w:rsidRPr="00023A70">
        <w:rPr>
          <w:rFonts w:ascii="Times New Roman" w:hAnsi="Times New Roman" w:cs="Times New Roman"/>
        </w:rPr>
        <w:t>);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оценка фактического состояния условий труда на рабочих местах;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Оформление отчетных материалов (отчета по специальной оценке условий труда):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перечень рабочих мест, на которых проводилась специальная оценка условий</w:t>
      </w:r>
      <w:r w:rsidRPr="00023A70">
        <w:rPr>
          <w:rFonts w:ascii="Times New Roman" w:hAnsi="Times New Roman" w:cs="Times New Roman"/>
        </w:rPr>
        <w:br/>
        <w:t>труда (с указанием идентифицированных потенциально вредных и (или) опасных</w:t>
      </w:r>
      <w:r w:rsidRPr="00023A70">
        <w:rPr>
          <w:rFonts w:ascii="Times New Roman" w:hAnsi="Times New Roman" w:cs="Times New Roman"/>
        </w:rPr>
        <w:br/>
        <w:t>факторов производственной среды и трудового процесса);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сведения об организации, проводящей специальную оценку условий труда, с</w:t>
      </w:r>
      <w:r w:rsidRPr="00023A70">
        <w:rPr>
          <w:rFonts w:ascii="Times New Roman" w:hAnsi="Times New Roman" w:cs="Times New Roman"/>
        </w:rPr>
        <w:br/>
        <w:t>приложением копий документов, подтверждающих ее соответствие установленным</w:t>
      </w:r>
      <w:r w:rsidRPr="00023A70">
        <w:rPr>
          <w:rFonts w:ascii="Times New Roman" w:hAnsi="Times New Roman" w:cs="Times New Roman"/>
        </w:rPr>
        <w:br/>
        <w:t>Федеральным законом от 28.12.2013 № 426-ФЗ «О специальной оценке условий</w:t>
      </w:r>
      <w:r w:rsidRPr="00023A70">
        <w:rPr>
          <w:rFonts w:ascii="Times New Roman" w:hAnsi="Times New Roman" w:cs="Times New Roman"/>
        </w:rPr>
        <w:br/>
        <w:t>труда» требованиям;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перечень рабочих мест, на которых проводилась специальная оценка условий</w:t>
      </w:r>
      <w:r w:rsidRPr="00023A70">
        <w:rPr>
          <w:rFonts w:ascii="Times New Roman" w:hAnsi="Times New Roman" w:cs="Times New Roman"/>
        </w:rPr>
        <w:br/>
        <w:t>труда;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карты специальной оценки условий труда;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протоколы проведения исследований (испытаний) и измерений</w:t>
      </w:r>
      <w:r w:rsidRPr="00023A70">
        <w:rPr>
          <w:rFonts w:ascii="Times New Roman" w:hAnsi="Times New Roman" w:cs="Times New Roman"/>
        </w:rPr>
        <w:br/>
        <w:t>идентифицированных вредных и (или) опасных производственных факторов;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протоколы оценки эффективности средств индивидуальной защиты;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сводная ведомость специальной оценки условий труда;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перечень мероприятий по улучшению условий и охраны труда работников, на</w:t>
      </w:r>
      <w:r w:rsidRPr="00023A70">
        <w:rPr>
          <w:rFonts w:ascii="Times New Roman" w:hAnsi="Times New Roman" w:cs="Times New Roman"/>
        </w:rPr>
        <w:br/>
        <w:t>рабочих местах которых проводилась специальная оценка условий труда.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Заказчик предоставляет Исполнителю следующую</w:t>
      </w:r>
      <w:r w:rsidRPr="00023A70">
        <w:rPr>
          <w:rFonts w:ascii="Times New Roman" w:hAnsi="Times New Roman" w:cs="Times New Roman"/>
        </w:rPr>
        <w:br/>
        <w:t>информацию: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Копию приказа о создании Комиссии, проведении специальной оценки</w:t>
      </w:r>
      <w:r w:rsidRPr="00023A70">
        <w:rPr>
          <w:rFonts w:ascii="Times New Roman" w:hAnsi="Times New Roman" w:cs="Times New Roman"/>
        </w:rPr>
        <w:br/>
        <w:t>условий труда;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5" w:name="bookmark6"/>
      <w:r w:rsidRPr="00023A70">
        <w:rPr>
          <w:rFonts w:ascii="Times New Roman" w:hAnsi="Times New Roman" w:cs="Times New Roman"/>
          <w:b/>
        </w:rPr>
        <w:t>Требования:</w:t>
      </w:r>
      <w:bookmarkEnd w:id="5"/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Методика измерений и оценок должна отвечать требованиям</w:t>
      </w:r>
      <w:r w:rsidRPr="00023A70">
        <w:rPr>
          <w:rFonts w:ascii="Times New Roman" w:hAnsi="Times New Roman" w:cs="Times New Roman"/>
        </w:rPr>
        <w:br/>
        <w:t>соответствующих СанПиН, ГОСТ, «Руководства по гигиенической оценке факторов</w:t>
      </w:r>
      <w:r w:rsidRPr="00023A70">
        <w:rPr>
          <w:rFonts w:ascii="Times New Roman" w:hAnsi="Times New Roman" w:cs="Times New Roman"/>
        </w:rPr>
        <w:br/>
        <w:t xml:space="preserve">рабочей среды и трудового процесса. Критерии и классификация условий труда» </w:t>
      </w:r>
      <w:r w:rsidR="007B0457" w:rsidRPr="00023A70">
        <w:rPr>
          <w:rFonts w:ascii="Times New Roman" w:hAnsi="Times New Roman" w:cs="Times New Roman"/>
        </w:rPr>
        <w:t xml:space="preserve">                                 </w:t>
      </w:r>
      <w:r w:rsidRPr="00023A70">
        <w:rPr>
          <w:rFonts w:ascii="Times New Roman" w:hAnsi="Times New Roman" w:cs="Times New Roman"/>
        </w:rPr>
        <w:t>Р</w:t>
      </w:r>
      <w:proofErr w:type="gramStart"/>
      <w:r w:rsidRPr="00023A70">
        <w:rPr>
          <w:rFonts w:ascii="Times New Roman" w:hAnsi="Times New Roman" w:cs="Times New Roman"/>
        </w:rPr>
        <w:t>2</w:t>
      </w:r>
      <w:proofErr w:type="gramEnd"/>
      <w:r w:rsidRPr="00023A70">
        <w:rPr>
          <w:rFonts w:ascii="Times New Roman" w:hAnsi="Times New Roman" w:cs="Times New Roman"/>
        </w:rPr>
        <w:t>.2.2006-05, методикой проведения специальной оценки условий труда,</w:t>
      </w:r>
      <w:r w:rsidRPr="00023A70">
        <w:rPr>
          <w:rFonts w:ascii="Times New Roman" w:hAnsi="Times New Roman" w:cs="Times New Roman"/>
        </w:rPr>
        <w:br/>
        <w:t>предусмотренной Федеральным законом от 28.12.2013 № 426-ФЗ «О специальной</w:t>
      </w:r>
      <w:r w:rsidRPr="00023A70">
        <w:rPr>
          <w:rFonts w:ascii="Times New Roman" w:hAnsi="Times New Roman" w:cs="Times New Roman"/>
        </w:rPr>
        <w:br/>
        <w:t>оценке условий труда», а также действующим законодательством в области</w:t>
      </w:r>
      <w:r w:rsidRPr="00023A70">
        <w:rPr>
          <w:rFonts w:ascii="Times New Roman" w:hAnsi="Times New Roman" w:cs="Times New Roman"/>
        </w:rPr>
        <w:br/>
        <w:t>специальной оценки условий труда и других государственных нормативных</w:t>
      </w:r>
      <w:r w:rsidRPr="00023A70">
        <w:rPr>
          <w:rFonts w:ascii="Times New Roman" w:hAnsi="Times New Roman" w:cs="Times New Roman"/>
        </w:rPr>
        <w:br/>
        <w:t>документов и должна определяться следующими критериями: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полнота выявления имеющихся на рабочих местах вредных и (или) опасных</w:t>
      </w:r>
      <w:r w:rsidRPr="00023A70">
        <w:rPr>
          <w:rFonts w:ascii="Times New Roman" w:hAnsi="Times New Roman" w:cs="Times New Roman"/>
        </w:rPr>
        <w:br/>
        <w:t>факторов рабочей среды (физические, химические, биологические факторы) и</w:t>
      </w:r>
      <w:r w:rsidRPr="00023A70">
        <w:rPr>
          <w:rFonts w:ascii="Times New Roman" w:hAnsi="Times New Roman" w:cs="Times New Roman"/>
        </w:rPr>
        <w:br/>
        <w:t>трудового процесса (тяжесть и напряженность труда);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использование технической, организационно-распорядительной документации,</w:t>
      </w:r>
      <w:r w:rsidRPr="00023A70">
        <w:rPr>
          <w:rFonts w:ascii="Times New Roman" w:hAnsi="Times New Roman" w:cs="Times New Roman"/>
        </w:rPr>
        <w:br/>
        <w:t>сертификатов соответствия на сырье, материалы, оборудование и т.п.;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проведение инструментальных измерений уровней производственных факторов</w:t>
      </w:r>
      <w:r w:rsidRPr="00023A70">
        <w:rPr>
          <w:rFonts w:ascii="Times New Roman" w:hAnsi="Times New Roman" w:cs="Times New Roman"/>
        </w:rPr>
        <w:br/>
        <w:t>при ведении производственных процессов в соответствии с технологической</w:t>
      </w:r>
      <w:r w:rsidRPr="00023A70">
        <w:rPr>
          <w:rFonts w:ascii="Times New Roman" w:hAnsi="Times New Roman" w:cs="Times New Roman"/>
        </w:rPr>
        <w:br/>
        <w:t>документацией при исправных и эффективно действующих средствах коллективной</w:t>
      </w:r>
      <w:r w:rsidRPr="00023A70">
        <w:rPr>
          <w:rFonts w:ascii="Times New Roman" w:hAnsi="Times New Roman" w:cs="Times New Roman"/>
        </w:rPr>
        <w:br/>
        <w:t>защиты;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использование методов контроля и средств измерения, предусмотренных</w:t>
      </w:r>
      <w:r w:rsidRPr="00023A70">
        <w:rPr>
          <w:rFonts w:ascii="Times New Roman" w:hAnsi="Times New Roman" w:cs="Times New Roman"/>
        </w:rPr>
        <w:br/>
        <w:t>действующими нормативными актами;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 xml:space="preserve">- использование для проведения </w:t>
      </w:r>
      <w:proofErr w:type="gramStart"/>
      <w:r w:rsidRPr="00023A70">
        <w:rPr>
          <w:rFonts w:ascii="Times New Roman" w:hAnsi="Times New Roman" w:cs="Times New Roman"/>
        </w:rPr>
        <w:t>измерений факторов условий труда средств</w:t>
      </w:r>
      <w:proofErr w:type="gramEnd"/>
      <w:r w:rsidRPr="00023A70">
        <w:rPr>
          <w:rFonts w:ascii="Times New Roman" w:hAnsi="Times New Roman" w:cs="Times New Roman"/>
        </w:rPr>
        <w:br/>
        <w:t>измерений, прошедших государственную метрологическую поверку в</w:t>
      </w:r>
      <w:r w:rsidRPr="00023A70">
        <w:rPr>
          <w:rFonts w:ascii="Times New Roman" w:hAnsi="Times New Roman" w:cs="Times New Roman"/>
        </w:rPr>
        <w:br/>
        <w:t>установленные сроки;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lastRenderedPageBreak/>
        <w:t>- правильное оформление инструментальных замеров протоколами в соответствии с</w:t>
      </w:r>
      <w:r w:rsidRPr="00023A70">
        <w:rPr>
          <w:rFonts w:ascii="Times New Roman" w:hAnsi="Times New Roman" w:cs="Times New Roman"/>
        </w:rPr>
        <w:br/>
        <w:t>требованиями актуализированной нормативной документации, определяющей</w:t>
      </w:r>
      <w:r w:rsidRPr="00023A70">
        <w:rPr>
          <w:rFonts w:ascii="Times New Roman" w:hAnsi="Times New Roman" w:cs="Times New Roman"/>
        </w:rPr>
        <w:br/>
        <w:t>порядок проведения измерений тех или иных факторов;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- правильность оценки условий труда по каждому фактору (класс условий труда) с</w:t>
      </w:r>
      <w:r w:rsidRPr="00023A70">
        <w:rPr>
          <w:rFonts w:ascii="Times New Roman" w:hAnsi="Times New Roman" w:cs="Times New Roman"/>
        </w:rPr>
        <w:br/>
        <w:t>учетом, расположения рабочего места в нескольких зонах (помещениях, участках,</w:t>
      </w:r>
      <w:r w:rsidRPr="00023A70">
        <w:rPr>
          <w:rFonts w:ascii="Times New Roman" w:hAnsi="Times New Roman" w:cs="Times New Roman"/>
        </w:rPr>
        <w:br/>
        <w:t>на открытой территории и т.п.), продолжительности воздействия каждого фактора</w:t>
      </w:r>
      <w:r w:rsidRPr="00023A70">
        <w:rPr>
          <w:rFonts w:ascii="Times New Roman" w:hAnsi="Times New Roman" w:cs="Times New Roman"/>
        </w:rPr>
        <w:br/>
        <w:t>(по результатам хронометража).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bookmarkStart w:id="6" w:name="bookmark8"/>
      <w:r w:rsidRPr="00023A70">
        <w:rPr>
          <w:rFonts w:ascii="Times New Roman" w:hAnsi="Times New Roman" w:cs="Times New Roman"/>
          <w:b/>
        </w:rPr>
        <w:t>Документация, предъявляемая Заказчику:</w:t>
      </w:r>
      <w:bookmarkEnd w:id="6"/>
    </w:p>
    <w:p w:rsidR="004C7E6F" w:rsidRPr="00023A70" w:rsidRDefault="001D36C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По окончании И</w:t>
      </w:r>
      <w:r w:rsidR="004C7E6F" w:rsidRPr="00023A70">
        <w:rPr>
          <w:rFonts w:ascii="Times New Roman" w:hAnsi="Times New Roman" w:cs="Times New Roman"/>
        </w:rPr>
        <w:t>сполнитель на бумажном и электронном носителе</w:t>
      </w:r>
      <w:r w:rsidR="004C7E6F" w:rsidRPr="00023A70">
        <w:rPr>
          <w:rFonts w:ascii="Times New Roman" w:hAnsi="Times New Roman" w:cs="Times New Roman"/>
        </w:rPr>
        <w:br/>
        <w:t>представляет документы, оформленные в соответствии с Федеральным законом от</w:t>
      </w:r>
      <w:r w:rsidR="004C7E6F" w:rsidRPr="00023A70">
        <w:rPr>
          <w:rFonts w:ascii="Times New Roman" w:hAnsi="Times New Roman" w:cs="Times New Roman"/>
        </w:rPr>
        <w:br/>
        <w:t>28.12.2013 № 426-ФЗ «О специальной оценке условий труда»: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перечень рабочих мест, на которых проведена идентификация потенциально</w:t>
      </w:r>
      <w:r w:rsidRPr="00023A70">
        <w:rPr>
          <w:rFonts w:ascii="Times New Roman" w:hAnsi="Times New Roman" w:cs="Times New Roman"/>
        </w:rPr>
        <w:br/>
        <w:t>вредных и (или) опасных факторов производственной среды и трудового процесса;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сведения об организации, проводящей специальную оценку условий труда, с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приложением копий документов, подтверждающих ее соответствие установленным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Федеральным законом от 28.12.2013 № 426-ФЗ «О специальной оценке условий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труда» требованиям;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перечень рабочих мест, на которых проводилась специальная оценка условий</w:t>
      </w:r>
      <w:r w:rsidRPr="00023A70">
        <w:rPr>
          <w:rFonts w:ascii="Times New Roman" w:hAnsi="Times New Roman" w:cs="Times New Roman"/>
        </w:rPr>
        <w:br/>
        <w:t>труда;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карты специальной оценки условий труда;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протоколы</w:t>
      </w:r>
      <w:r w:rsidR="00805CB1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ab/>
        <w:t>проведения исследований (испытаний) и измерений</w:t>
      </w:r>
      <w:r w:rsidRPr="00023A70">
        <w:rPr>
          <w:rFonts w:ascii="Times New Roman" w:hAnsi="Times New Roman" w:cs="Times New Roman"/>
        </w:rPr>
        <w:br/>
        <w:t>идентифицированных вредных и (или) опасных производственных факторов;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протоколы оценки эффективности средств индивидуальной защиты;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сводная ведомость специальной оценки условий труда;</w:t>
      </w:r>
    </w:p>
    <w:p w:rsidR="004C7E6F" w:rsidRPr="00023A70" w:rsidRDefault="004C7E6F" w:rsidP="00023A7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перечень мероприятий по улучшению условий и охраны труда работников, на</w:t>
      </w:r>
      <w:r w:rsidRPr="00023A70">
        <w:rPr>
          <w:rFonts w:ascii="Times New Roman" w:hAnsi="Times New Roman" w:cs="Times New Roman"/>
        </w:rPr>
        <w:br/>
        <w:t>рабочих местах которых проводилась специальная оценка условий труда;</w:t>
      </w:r>
    </w:p>
    <w:p w:rsidR="009310DB" w:rsidRPr="009310DB" w:rsidRDefault="009310DB" w:rsidP="009310DB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310DB">
        <w:rPr>
          <w:rFonts w:ascii="Times New Roman" w:hAnsi="Times New Roman" w:cs="Times New Roman"/>
        </w:rPr>
        <w:t>идентификационный номер отчета о проведении специальной оценки условий труда.</w:t>
      </w:r>
    </w:p>
    <w:p w:rsidR="007846BD" w:rsidRPr="00023A70" w:rsidRDefault="007846BD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11C8D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Результаты являются конфиденциальной информацией. Заказчик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может использовать материалы по своему усмотрению. Исполнитель может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использовать материалы для аналитических отчетов, но без упоминания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имени Заказчика.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Исполнитель не имеет права передавать эти материалы третьим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лицам без согласия Заказчика, за исключением случаев, предусмотренных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законодательством Российской Федерации, и по запросам органов исполнительной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власти в субъектах Российской Федерации, ведающих вопросами охраны труда.</w:t>
      </w:r>
    </w:p>
    <w:p w:rsidR="00211C8D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Исполнитель вправе передавать информацию, связанную с проведенной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специальной оценкой условий труда в Федеральную государственную систему учета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результатов проведения специально оценки условий труда в объемах,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предусмотренных ст. 18 Федерального закона от 28.12.2013 №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426-ФЗ «О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специальной оценке условий труда».</w:t>
      </w:r>
    </w:p>
    <w:p w:rsidR="00211C8D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Исполнитель не несет ответственности за действия Заказчика по соблюдению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последним положений Федерального закона от 27.07.2006 № 152-ФЗ «О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персональных данных» в отношении работников Заказчика, на рабочих местах которых была проведена специальная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о</w:t>
      </w:r>
      <w:r w:rsidR="00211C8D" w:rsidRPr="00023A70">
        <w:rPr>
          <w:rFonts w:ascii="Times New Roman" w:hAnsi="Times New Roman" w:cs="Times New Roman"/>
        </w:rPr>
        <w:t>ценка условий труда.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Стороны признают, что предоставление данных является правомерным/допустимым в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целях соблюдения положений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Федерального закона от 28.12.2013 № 426-ФЗ «О специальной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оценке условий</w:t>
      </w:r>
      <w:r w:rsidR="00211C8D" w:rsidRPr="00023A70">
        <w:rPr>
          <w:rFonts w:ascii="Times New Roman" w:hAnsi="Times New Roman" w:cs="Times New Roman"/>
        </w:rPr>
        <w:t xml:space="preserve"> </w:t>
      </w:r>
      <w:r w:rsidRPr="00023A70">
        <w:rPr>
          <w:rFonts w:ascii="Times New Roman" w:hAnsi="Times New Roman" w:cs="Times New Roman"/>
        </w:rPr>
        <w:t>труда».</w:t>
      </w:r>
    </w:p>
    <w:p w:rsidR="004C7E6F" w:rsidRPr="00023A70" w:rsidRDefault="004C7E6F" w:rsidP="00023A7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23A70">
        <w:rPr>
          <w:rFonts w:ascii="Times New Roman" w:hAnsi="Times New Roman" w:cs="Times New Roman"/>
        </w:rPr>
        <w:t>Срок гарантии устанавливается продолжительностью 5 лет.</w:t>
      </w:r>
    </w:p>
    <w:p w:rsidR="001C1879" w:rsidRDefault="001C1879" w:rsidP="00ED5C9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1C1879" w:rsidRPr="00097073" w:rsidRDefault="001C1879" w:rsidP="00ED5C9B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225854" w:rsidRPr="00225854" w:rsidTr="00343B58">
        <w:trPr>
          <w:trHeight w:val="150"/>
          <w:jc w:val="center"/>
        </w:trPr>
        <w:tc>
          <w:tcPr>
            <w:tcW w:w="4731" w:type="dxa"/>
          </w:tcPr>
          <w:p w:rsidR="00225854" w:rsidRPr="00225854" w:rsidRDefault="00225854" w:rsidP="00225854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225854" w:rsidRPr="00225854" w:rsidRDefault="00225854" w:rsidP="00225854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225854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:rsidR="00225854" w:rsidRPr="00225854" w:rsidRDefault="00225854" w:rsidP="00225854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225854" w:rsidRPr="00225854" w:rsidRDefault="00225854" w:rsidP="00225854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225854"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</w:tr>
      <w:tr w:rsidR="00225854" w:rsidRPr="00225854" w:rsidTr="00343B58">
        <w:trPr>
          <w:trHeight w:val="150"/>
          <w:jc w:val="center"/>
        </w:trPr>
        <w:tc>
          <w:tcPr>
            <w:tcW w:w="4731" w:type="dxa"/>
          </w:tcPr>
          <w:p w:rsidR="00225854" w:rsidRPr="00225854" w:rsidRDefault="00225854" w:rsidP="00225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225854" w:rsidRPr="00225854" w:rsidRDefault="00225854" w:rsidP="00225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ФКУ </w:t>
            </w:r>
            <w:proofErr w:type="spellStart"/>
            <w:r w:rsidRPr="00225854">
              <w:rPr>
                <w:rFonts w:ascii="Times New Roman" w:hAnsi="Times New Roman" w:cs="Times New Roman"/>
                <w:sz w:val="24"/>
                <w:szCs w:val="24"/>
              </w:rPr>
              <w:t>Упрдор</w:t>
            </w:r>
            <w:proofErr w:type="spellEnd"/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 Москва-Харьков</w:t>
            </w:r>
          </w:p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6" w:type="dxa"/>
          </w:tcPr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854" w:rsidRPr="00225854" w:rsidTr="00343B58">
        <w:trPr>
          <w:trHeight w:val="150"/>
          <w:jc w:val="center"/>
        </w:trPr>
        <w:tc>
          <w:tcPr>
            <w:tcW w:w="4731" w:type="dxa"/>
            <w:hideMark/>
          </w:tcPr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>_________________ (</w:t>
            </w:r>
            <w:bookmarkStart w:id="7" w:name="_GoBack"/>
            <w:r w:rsidR="00E34827" w:rsidRPr="00E34827">
              <w:rPr>
                <w:rFonts w:ascii="Times New Roman" w:hAnsi="Times New Roman" w:cs="Times New Roman"/>
                <w:sz w:val="24"/>
                <w:szCs w:val="24"/>
              </w:rPr>
              <w:t>А.Е. Турчанинов</w:t>
            </w:r>
            <w:bookmarkEnd w:id="7"/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)        </w:t>
            </w:r>
          </w:p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4986" w:type="dxa"/>
          </w:tcPr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(____________)</w:t>
            </w:r>
          </w:p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225854" w:rsidRPr="00225854" w:rsidTr="00343B58">
        <w:trPr>
          <w:trHeight w:val="150"/>
          <w:jc w:val="center"/>
        </w:trPr>
        <w:tc>
          <w:tcPr>
            <w:tcW w:w="4731" w:type="dxa"/>
            <w:hideMark/>
          </w:tcPr>
          <w:p w:rsidR="00225854" w:rsidRPr="00225854" w:rsidRDefault="00225854" w:rsidP="002258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М.П.     </w:t>
            </w:r>
          </w:p>
        </w:tc>
        <w:tc>
          <w:tcPr>
            <w:tcW w:w="4986" w:type="dxa"/>
            <w:hideMark/>
          </w:tcPr>
          <w:p w:rsidR="00225854" w:rsidRPr="00225854" w:rsidRDefault="00225854" w:rsidP="00225854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225854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25854" w:rsidRDefault="00225854" w:rsidP="00ED5C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25854" w:rsidSect="0030390A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422B2"/>
    <w:multiLevelType w:val="hybridMultilevel"/>
    <w:tmpl w:val="5636B202"/>
    <w:lvl w:ilvl="0" w:tplc="722801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EB67C3"/>
    <w:multiLevelType w:val="multilevel"/>
    <w:tmpl w:val="03CA93E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B66488F"/>
    <w:multiLevelType w:val="multilevel"/>
    <w:tmpl w:val="C64020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D80212"/>
    <w:multiLevelType w:val="multilevel"/>
    <w:tmpl w:val="3D0433AA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0A5460"/>
    <w:multiLevelType w:val="hybridMultilevel"/>
    <w:tmpl w:val="6B309F7A"/>
    <w:lvl w:ilvl="0" w:tplc="2A86A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F2ACF"/>
    <w:multiLevelType w:val="multilevel"/>
    <w:tmpl w:val="DE60C8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FD7A59"/>
    <w:multiLevelType w:val="multilevel"/>
    <w:tmpl w:val="D32CC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FB1551"/>
    <w:multiLevelType w:val="multilevel"/>
    <w:tmpl w:val="DD6635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353ABC"/>
    <w:multiLevelType w:val="multilevel"/>
    <w:tmpl w:val="078256C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46C1C76"/>
    <w:multiLevelType w:val="multilevel"/>
    <w:tmpl w:val="10F4B6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07"/>
    <w:rsid w:val="00004E90"/>
    <w:rsid w:val="000147D8"/>
    <w:rsid w:val="00015DC9"/>
    <w:rsid w:val="00023A70"/>
    <w:rsid w:val="00094AA0"/>
    <w:rsid w:val="00097073"/>
    <w:rsid w:val="00153807"/>
    <w:rsid w:val="001A0F30"/>
    <w:rsid w:val="001C1879"/>
    <w:rsid w:val="001C1C04"/>
    <w:rsid w:val="001D36CF"/>
    <w:rsid w:val="00211C8D"/>
    <w:rsid w:val="00225854"/>
    <w:rsid w:val="00252554"/>
    <w:rsid w:val="002C698A"/>
    <w:rsid w:val="002F365A"/>
    <w:rsid w:val="0030390A"/>
    <w:rsid w:val="004C7E6F"/>
    <w:rsid w:val="005203F0"/>
    <w:rsid w:val="0052041C"/>
    <w:rsid w:val="0059644E"/>
    <w:rsid w:val="005C6CC9"/>
    <w:rsid w:val="005F04C6"/>
    <w:rsid w:val="00611A70"/>
    <w:rsid w:val="0064323E"/>
    <w:rsid w:val="00645AC3"/>
    <w:rsid w:val="00691BCC"/>
    <w:rsid w:val="0076011F"/>
    <w:rsid w:val="007846BD"/>
    <w:rsid w:val="007B0457"/>
    <w:rsid w:val="007C628E"/>
    <w:rsid w:val="00805CB1"/>
    <w:rsid w:val="008159CF"/>
    <w:rsid w:val="00835824"/>
    <w:rsid w:val="00857E07"/>
    <w:rsid w:val="00870E5E"/>
    <w:rsid w:val="008D77D4"/>
    <w:rsid w:val="008F546B"/>
    <w:rsid w:val="009310DB"/>
    <w:rsid w:val="00AD52FB"/>
    <w:rsid w:val="00BA5AF2"/>
    <w:rsid w:val="00BB7620"/>
    <w:rsid w:val="00C92BE7"/>
    <w:rsid w:val="00D21373"/>
    <w:rsid w:val="00DC2FAD"/>
    <w:rsid w:val="00E10864"/>
    <w:rsid w:val="00E25D0F"/>
    <w:rsid w:val="00E34827"/>
    <w:rsid w:val="00E53548"/>
    <w:rsid w:val="00E62E4C"/>
    <w:rsid w:val="00E706B1"/>
    <w:rsid w:val="00ED5C9B"/>
    <w:rsid w:val="00EF62B6"/>
    <w:rsid w:val="00F16AFC"/>
    <w:rsid w:val="00F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5854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4C7E6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4C7E6F"/>
    <w:pPr>
      <w:widowControl w:val="0"/>
      <w:shd w:val="clear" w:color="auto" w:fill="FFFFFF"/>
      <w:spacing w:after="12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Основной текст (2)_"/>
    <w:basedOn w:val="a0"/>
    <w:link w:val="20"/>
    <w:locked/>
    <w:rsid w:val="004C7E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7E6F"/>
    <w:pPr>
      <w:widowControl w:val="0"/>
      <w:shd w:val="clear" w:color="auto" w:fill="FFFFFF"/>
      <w:spacing w:before="420" w:after="0" w:line="634" w:lineRule="exact"/>
      <w:ind w:hanging="4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locked/>
    <w:rsid w:val="004C7E6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7E6F"/>
    <w:pPr>
      <w:widowControl w:val="0"/>
      <w:shd w:val="clear" w:color="auto" w:fill="FFFFFF"/>
      <w:spacing w:after="0" w:line="320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C7E6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4C7E6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C7E6F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pt">
    <w:name w:val="Основной текст (2) + Интервал 3 pt"/>
    <w:basedOn w:val="2"/>
    <w:rsid w:val="004C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4C7E6F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2585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11">
    <w:name w:val="Основной текст1"/>
    <w:basedOn w:val="a"/>
    <w:rsid w:val="00E706B1"/>
    <w:pPr>
      <w:widowControl w:val="0"/>
      <w:shd w:val="clear" w:color="auto" w:fill="FFFFFF"/>
      <w:suppressAutoHyphens/>
      <w:spacing w:before="6720" w:after="0" w:line="250" w:lineRule="exact"/>
      <w:jc w:val="center"/>
    </w:pPr>
    <w:rPr>
      <w:rFonts w:ascii="Arial" w:eastAsia="Arial" w:hAnsi="Arial" w:cs="Arial"/>
      <w:spacing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5854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4C7E6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4C7E6F"/>
    <w:pPr>
      <w:widowControl w:val="0"/>
      <w:shd w:val="clear" w:color="auto" w:fill="FFFFFF"/>
      <w:spacing w:after="12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Основной текст (2)_"/>
    <w:basedOn w:val="a0"/>
    <w:link w:val="20"/>
    <w:locked/>
    <w:rsid w:val="004C7E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7E6F"/>
    <w:pPr>
      <w:widowControl w:val="0"/>
      <w:shd w:val="clear" w:color="auto" w:fill="FFFFFF"/>
      <w:spacing w:before="420" w:after="0" w:line="634" w:lineRule="exact"/>
      <w:ind w:hanging="4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locked/>
    <w:rsid w:val="004C7E6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7E6F"/>
    <w:pPr>
      <w:widowControl w:val="0"/>
      <w:shd w:val="clear" w:color="auto" w:fill="FFFFFF"/>
      <w:spacing w:after="0" w:line="320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C7E6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4C7E6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C7E6F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pt">
    <w:name w:val="Основной текст (2) + Интервал 3 pt"/>
    <w:basedOn w:val="2"/>
    <w:rsid w:val="004C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4C7E6F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2585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11">
    <w:name w:val="Основной текст1"/>
    <w:basedOn w:val="a"/>
    <w:rsid w:val="00E706B1"/>
    <w:pPr>
      <w:widowControl w:val="0"/>
      <w:shd w:val="clear" w:color="auto" w:fill="FFFFFF"/>
      <w:suppressAutoHyphens/>
      <w:spacing w:before="6720" w:after="0" w:line="250" w:lineRule="exact"/>
      <w:jc w:val="center"/>
    </w:pPr>
    <w:rPr>
      <w:rFonts w:ascii="Arial" w:eastAsia="Arial" w:hAnsi="Arial" w:cs="Arial"/>
      <w:spacing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13B27A37</Template>
  <TotalTime>18</TotalTime>
  <Pages>3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Nebogatih</dc:creator>
  <cp:lastModifiedBy>Дементьев Илья Геннадьевич</cp:lastModifiedBy>
  <cp:revision>13</cp:revision>
  <dcterms:created xsi:type="dcterms:W3CDTF">2023-06-05T07:21:00Z</dcterms:created>
  <dcterms:modified xsi:type="dcterms:W3CDTF">2026-06-16T07:05:00Z</dcterms:modified>
</cp:coreProperties>
</file>